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BD" w:rsidRPr="00E77870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WILLIAMSON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B719BD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Merchant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19BD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19BD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19BD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719BD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19BD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19BD" w:rsidRDefault="00B719BD" w:rsidP="00B71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B719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9BD" w:rsidRDefault="00B719BD" w:rsidP="00E71FC3">
      <w:pPr>
        <w:spacing w:after="0" w:line="240" w:lineRule="auto"/>
      </w:pPr>
      <w:r>
        <w:separator/>
      </w:r>
    </w:p>
  </w:endnote>
  <w:endnote w:type="continuationSeparator" w:id="0">
    <w:p w:rsidR="00B719BD" w:rsidRDefault="00B719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9BD" w:rsidRDefault="00B719BD" w:rsidP="00E71FC3">
      <w:pPr>
        <w:spacing w:after="0" w:line="240" w:lineRule="auto"/>
      </w:pPr>
      <w:r>
        <w:separator/>
      </w:r>
    </w:p>
  </w:footnote>
  <w:footnote w:type="continuationSeparator" w:id="0">
    <w:p w:rsidR="00B719BD" w:rsidRDefault="00B719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9BD"/>
    <w:rsid w:val="00AB52E8"/>
    <w:rsid w:val="00B16D3F"/>
    <w:rsid w:val="00B719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9EC2AB-9E00-4FFD-8765-98B0C4562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2016-03-31T16:20:00Z</dcterms:created>
  <dcterms:modified xsi:type="dcterms:W3CDTF">2016-03-31T16:20:00Z</dcterms:modified>
</cp:coreProperties>
</file>